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  <w:bookmarkStart w:id="0" w:name="_GoBack"/>
      <w:bookmarkEnd w:id="0"/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960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960B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960BD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272A9F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8FBB1-7788-481A-93B0-E266D7CE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2018-12-03T04:30:00Z</dcterms:modified>
</cp:coreProperties>
</file>